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56B" w:rsidRDefault="0089656B" w:rsidP="006C48FE">
      <w:pPr>
        <w:jc w:val="center"/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 xml:space="preserve">Lesson 1 </w:t>
      </w:r>
      <w:r>
        <w:rPr>
          <w:rFonts w:ascii="宋体" w:hAnsi="宋体" w:hint="eastAsia"/>
          <w:b/>
          <w:szCs w:val="21"/>
        </w:rPr>
        <w:t>综合练习</w:t>
      </w:r>
    </w:p>
    <w:p w:rsidR="0089656B" w:rsidRDefault="0089656B" w:rsidP="007D680F">
      <w:pPr>
        <w:rPr>
          <w:rFonts w:ascii="宋体"/>
          <w:b/>
          <w:szCs w:val="21"/>
        </w:rPr>
      </w:pPr>
      <w:r w:rsidRPr="00694CC4">
        <w:rPr>
          <w:rFonts w:ascii="宋体" w:hAnsi="宋体" w:hint="eastAsia"/>
          <w:b/>
          <w:szCs w:val="21"/>
        </w:rPr>
        <w:t>一、根据</w:t>
      </w:r>
      <w:r>
        <w:rPr>
          <w:rFonts w:ascii="宋体" w:hAnsi="宋体" w:hint="eastAsia"/>
          <w:b/>
          <w:szCs w:val="21"/>
        </w:rPr>
        <w:t>句意和首字母提示补全单词。</w:t>
      </w:r>
    </w:p>
    <w:p w:rsidR="0089656B" w:rsidRPr="00F2011E" w:rsidRDefault="0089656B" w:rsidP="007D680F">
      <w:pPr>
        <w:ind w:leftChars="100" w:left="210" w:firstLineChars="100" w:firstLine="210"/>
        <w:rPr>
          <w:szCs w:val="21"/>
        </w:rPr>
      </w:pPr>
      <w:r w:rsidRPr="00F2011E">
        <w:rPr>
          <w:szCs w:val="21"/>
        </w:rPr>
        <w:t>1. How m ______ bananas</w:t>
      </w:r>
      <w:r>
        <w:rPr>
          <w:szCs w:val="21"/>
        </w:rPr>
        <w:t xml:space="preserve"> are there? --ten</w:t>
      </w:r>
      <w:r w:rsidRPr="00F2011E">
        <w:rPr>
          <w:szCs w:val="21"/>
        </w:rPr>
        <w:t>.</w:t>
      </w:r>
    </w:p>
    <w:p w:rsidR="0089656B" w:rsidRPr="00F2011E" w:rsidRDefault="0089656B" w:rsidP="007D680F">
      <w:pPr>
        <w:ind w:leftChars="100" w:left="210" w:firstLineChars="100" w:firstLine="210"/>
        <w:rPr>
          <w:szCs w:val="21"/>
        </w:rPr>
      </w:pPr>
      <w:r w:rsidRPr="00F2011E">
        <w:rPr>
          <w:szCs w:val="21"/>
        </w:rPr>
        <w:t>2. What’s the t ________ cost for</w:t>
      </w:r>
      <w:r>
        <w:rPr>
          <w:szCs w:val="21"/>
        </w:rPr>
        <w:t xml:space="preserve"> the beef?—$40 </w:t>
      </w:r>
      <w:r w:rsidRPr="00F2011E">
        <w:rPr>
          <w:szCs w:val="21"/>
        </w:rPr>
        <w:t>altogether.</w:t>
      </w:r>
    </w:p>
    <w:p w:rsidR="0089656B" w:rsidRPr="00F2011E" w:rsidRDefault="0089656B" w:rsidP="007D680F">
      <w:pPr>
        <w:ind w:firstLineChars="200" w:firstLine="420"/>
        <w:rPr>
          <w:szCs w:val="21"/>
        </w:rPr>
      </w:pPr>
      <w:r w:rsidRPr="00F2011E">
        <w:rPr>
          <w:szCs w:val="21"/>
        </w:rPr>
        <w:t>3. How m _______</w:t>
      </w:r>
      <w:r>
        <w:rPr>
          <w:szCs w:val="21"/>
        </w:rPr>
        <w:t>are the apples</w:t>
      </w:r>
      <w:r w:rsidRPr="00F2011E">
        <w:rPr>
          <w:szCs w:val="21"/>
        </w:rPr>
        <w:t>?</w:t>
      </w:r>
      <w:r>
        <w:rPr>
          <w:szCs w:val="21"/>
        </w:rPr>
        <w:t xml:space="preserve">  15 yuan.</w:t>
      </w:r>
    </w:p>
    <w:p w:rsidR="0089656B" w:rsidRPr="00F2011E" w:rsidRDefault="0089656B" w:rsidP="007D680F">
      <w:pPr>
        <w:ind w:firstLineChars="200" w:firstLine="420"/>
        <w:rPr>
          <w:szCs w:val="21"/>
        </w:rPr>
      </w:pPr>
      <w:r w:rsidRPr="00F2011E">
        <w:rPr>
          <w:szCs w:val="21"/>
        </w:rPr>
        <w:t xml:space="preserve">4. Does she </w:t>
      </w:r>
      <w:r>
        <w:rPr>
          <w:szCs w:val="21"/>
        </w:rPr>
        <w:t xml:space="preserve">like g_______   </w:t>
      </w:r>
      <w:r w:rsidRPr="00F2011E">
        <w:rPr>
          <w:szCs w:val="21"/>
        </w:rPr>
        <w:t>?</w:t>
      </w:r>
      <w:r>
        <w:rPr>
          <w:szCs w:val="21"/>
        </w:rPr>
        <w:t>—Yes, she likes fruit very much</w:t>
      </w:r>
      <w:r w:rsidRPr="00F2011E">
        <w:rPr>
          <w:szCs w:val="21"/>
        </w:rPr>
        <w:t>.</w:t>
      </w:r>
    </w:p>
    <w:p w:rsidR="0089656B" w:rsidRDefault="0089656B" w:rsidP="007D680F">
      <w:pPr>
        <w:ind w:firstLineChars="200" w:firstLine="420"/>
        <w:rPr>
          <w:szCs w:val="21"/>
        </w:rPr>
      </w:pPr>
      <w:r>
        <w:rPr>
          <w:szCs w:val="21"/>
        </w:rPr>
        <w:t>5. I like this shirt</w:t>
      </w:r>
      <w:r w:rsidRPr="00F2011E">
        <w:rPr>
          <w:szCs w:val="21"/>
        </w:rPr>
        <w:t>.</w:t>
      </w:r>
      <w:r>
        <w:rPr>
          <w:szCs w:val="21"/>
        </w:rPr>
        <w:t xml:space="preserve"> It is beautiful</w:t>
      </w:r>
      <w:r w:rsidRPr="00F2011E">
        <w:rPr>
          <w:szCs w:val="21"/>
        </w:rPr>
        <w:t xml:space="preserve"> I’ll t_______ it.</w:t>
      </w:r>
    </w:p>
    <w:p w:rsidR="0089656B" w:rsidRPr="007D680F" w:rsidRDefault="0089656B" w:rsidP="007D680F">
      <w:pPr>
        <w:ind w:left="360"/>
        <w:rPr>
          <w:szCs w:val="21"/>
        </w:rPr>
      </w:pPr>
      <w:r>
        <w:rPr>
          <w:szCs w:val="21"/>
        </w:rPr>
        <w:t>6.Do you have any money</w:t>
      </w:r>
      <w:r w:rsidRPr="007D680F">
        <w:rPr>
          <w:szCs w:val="21"/>
        </w:rPr>
        <w:t>?</w:t>
      </w:r>
      <w:r>
        <w:rPr>
          <w:szCs w:val="21"/>
        </w:rPr>
        <w:t xml:space="preserve"> </w:t>
      </w:r>
      <w:r w:rsidRPr="007D680F">
        <w:rPr>
          <w:szCs w:val="21"/>
        </w:rPr>
        <w:t>I don’</w:t>
      </w:r>
      <w:r>
        <w:rPr>
          <w:szCs w:val="21"/>
        </w:rPr>
        <w:t>t have my w________</w:t>
      </w:r>
      <w:r w:rsidRPr="007D680F">
        <w:rPr>
          <w:szCs w:val="21"/>
        </w:rPr>
        <w:t xml:space="preserve"> with me.</w:t>
      </w:r>
    </w:p>
    <w:p w:rsidR="0089656B" w:rsidRPr="007D680F" w:rsidRDefault="0089656B" w:rsidP="007D680F">
      <w:pPr>
        <w:ind w:left="360"/>
        <w:rPr>
          <w:szCs w:val="21"/>
        </w:rPr>
      </w:pPr>
      <w:r>
        <w:rPr>
          <w:szCs w:val="21"/>
        </w:rPr>
        <w:t>7.I only have a 50 pound</w:t>
      </w:r>
      <w:r w:rsidRPr="007D680F">
        <w:rPr>
          <w:szCs w:val="21"/>
        </w:rPr>
        <w:t xml:space="preserve"> b______.</w:t>
      </w:r>
      <w:r>
        <w:rPr>
          <w:szCs w:val="21"/>
        </w:rPr>
        <w:t xml:space="preserve"> </w:t>
      </w:r>
    </w:p>
    <w:p w:rsidR="0089656B" w:rsidRPr="007D680F" w:rsidRDefault="0089656B" w:rsidP="007D680F">
      <w:pPr>
        <w:ind w:left="360"/>
        <w:rPr>
          <w:szCs w:val="21"/>
        </w:rPr>
      </w:pPr>
      <w:r>
        <w:rPr>
          <w:szCs w:val="21"/>
        </w:rPr>
        <w:t>8</w:t>
      </w:r>
      <w:r w:rsidRPr="007D680F">
        <w:rPr>
          <w:szCs w:val="21"/>
        </w:rPr>
        <w:t>.The u_______ price is 2.50/kg. The t______ for two kilos is $5.00.</w:t>
      </w:r>
    </w:p>
    <w:p w:rsidR="0089656B" w:rsidRDefault="0089656B" w:rsidP="007D680F">
      <w:pPr>
        <w:rPr>
          <w:b/>
          <w:szCs w:val="21"/>
        </w:rPr>
      </w:pPr>
      <w:r w:rsidRPr="00F7536A">
        <w:rPr>
          <w:rFonts w:hint="eastAsia"/>
          <w:b/>
          <w:szCs w:val="21"/>
        </w:rPr>
        <w:t>二、</w:t>
      </w:r>
      <w:r>
        <w:rPr>
          <w:rFonts w:hint="eastAsia"/>
          <w:b/>
          <w:szCs w:val="21"/>
        </w:rPr>
        <w:t>词组互译。</w:t>
      </w:r>
    </w:p>
    <w:p w:rsidR="0089656B" w:rsidRPr="00A519A3" w:rsidRDefault="0089656B" w:rsidP="007D680F">
      <w:pPr>
        <w:ind w:firstLineChars="200" w:firstLine="420"/>
        <w:rPr>
          <w:szCs w:val="21"/>
        </w:rPr>
      </w:pPr>
      <w:r w:rsidRPr="00A519A3">
        <w:rPr>
          <w:rFonts w:hint="eastAsia"/>
          <w:szCs w:val="21"/>
        </w:rPr>
        <w:t>多少钱</w:t>
      </w:r>
      <w:r>
        <w:rPr>
          <w:szCs w:val="21"/>
        </w:rPr>
        <w:t>_____________</w:t>
      </w:r>
      <w:r w:rsidRPr="00A519A3">
        <w:rPr>
          <w:szCs w:val="21"/>
        </w:rPr>
        <w:t xml:space="preserve">  </w:t>
      </w:r>
      <w:r w:rsidRPr="00A519A3">
        <w:rPr>
          <w:rFonts w:hint="eastAsia"/>
          <w:szCs w:val="21"/>
        </w:rPr>
        <w:t>单价</w:t>
      </w:r>
      <w:r>
        <w:rPr>
          <w:szCs w:val="21"/>
        </w:rPr>
        <w:t>_____________</w:t>
      </w:r>
      <w:r w:rsidRPr="00A519A3">
        <w:rPr>
          <w:szCs w:val="21"/>
        </w:rPr>
        <w:t xml:space="preserve">   </w:t>
      </w:r>
      <w:r>
        <w:rPr>
          <w:szCs w:val="21"/>
        </w:rPr>
        <w:t xml:space="preserve"> </w:t>
      </w:r>
      <w:r w:rsidRPr="00A519A3">
        <w:rPr>
          <w:rFonts w:hint="eastAsia"/>
          <w:szCs w:val="21"/>
        </w:rPr>
        <w:t>多少公斤</w:t>
      </w:r>
      <w:r w:rsidRPr="00A519A3">
        <w:rPr>
          <w:szCs w:val="21"/>
        </w:rPr>
        <w:t>_____________</w:t>
      </w:r>
      <w:r>
        <w:rPr>
          <w:szCs w:val="21"/>
        </w:rPr>
        <w:t>_</w:t>
      </w:r>
    </w:p>
    <w:p w:rsidR="0089656B" w:rsidRDefault="0089656B" w:rsidP="007D680F">
      <w:pPr>
        <w:rPr>
          <w:szCs w:val="21"/>
        </w:rPr>
      </w:pPr>
      <w:r w:rsidRPr="00A519A3">
        <w:rPr>
          <w:szCs w:val="21"/>
        </w:rPr>
        <w:t xml:space="preserve"> </w:t>
      </w:r>
      <w:r>
        <w:rPr>
          <w:szCs w:val="21"/>
        </w:rPr>
        <w:t xml:space="preserve">   </w:t>
      </w:r>
      <w:r w:rsidRPr="00A519A3">
        <w:rPr>
          <w:rFonts w:hint="eastAsia"/>
          <w:szCs w:val="21"/>
        </w:rPr>
        <w:t>拿回</w:t>
      </w:r>
      <w:r w:rsidRPr="00A519A3">
        <w:rPr>
          <w:szCs w:val="21"/>
        </w:rPr>
        <w:t xml:space="preserve"> </w:t>
      </w:r>
      <w:r>
        <w:rPr>
          <w:szCs w:val="21"/>
        </w:rPr>
        <w:t xml:space="preserve">______________ </w:t>
      </w:r>
      <w:r w:rsidRPr="00A519A3">
        <w:rPr>
          <w:szCs w:val="21"/>
        </w:rPr>
        <w:t xml:space="preserve"> </w:t>
      </w:r>
      <w:r w:rsidRPr="00A519A3">
        <w:rPr>
          <w:rFonts w:hint="eastAsia"/>
          <w:szCs w:val="21"/>
        </w:rPr>
        <w:t>每个苹果</w:t>
      </w:r>
      <w:r>
        <w:rPr>
          <w:szCs w:val="21"/>
        </w:rPr>
        <w:t>____________</w:t>
      </w:r>
      <w:r w:rsidRPr="00A519A3">
        <w:rPr>
          <w:szCs w:val="21"/>
        </w:rPr>
        <w:t xml:space="preserve">  </w:t>
      </w:r>
      <w:r w:rsidRPr="00A519A3">
        <w:rPr>
          <w:rFonts w:hint="eastAsia"/>
          <w:szCs w:val="21"/>
        </w:rPr>
        <w:t>六个西红柿</w:t>
      </w:r>
      <w:r>
        <w:rPr>
          <w:szCs w:val="21"/>
        </w:rPr>
        <w:t>______________</w:t>
      </w:r>
      <w:r w:rsidRPr="00A519A3">
        <w:rPr>
          <w:szCs w:val="21"/>
        </w:rPr>
        <w:t xml:space="preserve"> </w:t>
      </w:r>
    </w:p>
    <w:p w:rsidR="0089656B" w:rsidRDefault="0089656B" w:rsidP="007D680F">
      <w:pPr>
        <w:ind w:firstLineChars="150" w:firstLine="315"/>
        <w:rPr>
          <w:szCs w:val="21"/>
        </w:rPr>
      </w:pPr>
      <w:r>
        <w:rPr>
          <w:rFonts w:hint="eastAsia"/>
          <w:szCs w:val="21"/>
        </w:rPr>
        <w:t>一些牛肉</w:t>
      </w:r>
      <w:r>
        <w:rPr>
          <w:szCs w:val="21"/>
        </w:rPr>
        <w:t xml:space="preserve">_____________ </w:t>
      </w:r>
      <w:r>
        <w:rPr>
          <w:rFonts w:hint="eastAsia"/>
          <w:szCs w:val="21"/>
        </w:rPr>
        <w:t>健康食品</w:t>
      </w:r>
      <w:r>
        <w:rPr>
          <w:szCs w:val="21"/>
        </w:rPr>
        <w:t xml:space="preserve">_____________  </w:t>
      </w:r>
      <w:r>
        <w:rPr>
          <w:rFonts w:hint="eastAsia"/>
          <w:szCs w:val="21"/>
        </w:rPr>
        <w:t>新鲜水果</w:t>
      </w:r>
      <w:r>
        <w:rPr>
          <w:szCs w:val="21"/>
        </w:rPr>
        <w:t xml:space="preserve"> ______________</w:t>
      </w:r>
    </w:p>
    <w:p w:rsidR="0089656B" w:rsidRDefault="0089656B" w:rsidP="007D680F">
      <w:pPr>
        <w:ind w:firstLineChars="150" w:firstLine="315"/>
        <w:rPr>
          <w:rFonts w:ascii="宋体"/>
          <w:bCs/>
          <w:szCs w:val="21"/>
        </w:rPr>
      </w:pPr>
      <w:r>
        <w:rPr>
          <w:rFonts w:ascii="宋体"/>
          <w:bCs/>
          <w:szCs w:val="21"/>
        </w:rPr>
        <w:t>£</w:t>
      </w:r>
      <w:r>
        <w:rPr>
          <w:rFonts w:ascii="宋体" w:hAnsi="宋体"/>
          <w:bCs/>
          <w:szCs w:val="21"/>
        </w:rPr>
        <w:t>3.7/</w:t>
      </w:r>
      <w:r>
        <w:rPr>
          <w:rFonts w:ascii="宋体" w:hAnsi="宋体" w:hint="eastAsia"/>
          <w:szCs w:val="21"/>
        </w:rPr>
        <w:t>㎏</w:t>
      </w:r>
      <w:r>
        <w:rPr>
          <w:rFonts w:ascii="宋体" w:hAnsi="宋体"/>
          <w:szCs w:val="21"/>
        </w:rPr>
        <w:t>.  ____________</w:t>
      </w:r>
      <w:r w:rsidRPr="00F2011E">
        <w:rPr>
          <w:szCs w:val="21"/>
        </w:rPr>
        <w:t>$</w:t>
      </w:r>
      <w:r>
        <w:rPr>
          <w:rFonts w:ascii="宋体" w:hAnsi="宋体"/>
          <w:szCs w:val="21"/>
        </w:rPr>
        <w:t xml:space="preserve">4.6/Ib____________ 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int="eastAsia"/>
          <w:bCs/>
          <w:szCs w:val="21"/>
        </w:rPr>
        <w:t>¥</w:t>
      </w:r>
      <w:r>
        <w:rPr>
          <w:rFonts w:ascii="宋体" w:hAnsi="宋体"/>
          <w:bCs/>
          <w:szCs w:val="21"/>
        </w:rPr>
        <w:t>9.5/kg _________________</w:t>
      </w:r>
    </w:p>
    <w:p w:rsidR="0089656B" w:rsidRPr="007D680F" w:rsidRDefault="0089656B" w:rsidP="008A35C8">
      <w:pPr>
        <w:ind w:firstLineChars="197" w:firstLine="414"/>
        <w:rPr>
          <w:szCs w:val="21"/>
        </w:rPr>
      </w:pPr>
      <w:r w:rsidRPr="007D680F">
        <w:rPr>
          <w:rFonts w:hint="eastAsia"/>
          <w:szCs w:val="21"/>
        </w:rPr>
        <w:t>两英镑</w:t>
      </w:r>
      <w:r w:rsidRPr="007D680F">
        <w:rPr>
          <w:szCs w:val="21"/>
        </w:rPr>
        <w:t>_________</w:t>
      </w:r>
      <w:r>
        <w:rPr>
          <w:szCs w:val="21"/>
        </w:rPr>
        <w:t xml:space="preserve">     </w:t>
      </w:r>
      <w:r w:rsidRPr="007D680F">
        <w:rPr>
          <w:szCs w:val="21"/>
        </w:rPr>
        <w:t>.</w:t>
      </w:r>
      <w:r w:rsidRPr="007D680F">
        <w:rPr>
          <w:rFonts w:hint="eastAsia"/>
          <w:szCs w:val="21"/>
        </w:rPr>
        <w:t>每公斤</w:t>
      </w:r>
      <w:r w:rsidRPr="007D680F">
        <w:rPr>
          <w:szCs w:val="21"/>
        </w:rPr>
        <w:t>2.50</w:t>
      </w:r>
      <w:r w:rsidRPr="007D680F">
        <w:rPr>
          <w:rFonts w:hint="eastAsia"/>
          <w:szCs w:val="21"/>
        </w:rPr>
        <w:t>美元</w:t>
      </w:r>
      <w:r w:rsidRPr="007D680F">
        <w:rPr>
          <w:szCs w:val="21"/>
        </w:rPr>
        <w:t xml:space="preserve">________  </w:t>
      </w:r>
      <w:r>
        <w:rPr>
          <w:szCs w:val="21"/>
        </w:rPr>
        <w:t xml:space="preserve"> </w:t>
      </w:r>
    </w:p>
    <w:p w:rsidR="0089656B" w:rsidRPr="007D680F" w:rsidRDefault="0089656B" w:rsidP="007D680F">
      <w:pPr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三</w:t>
      </w:r>
      <w:r w:rsidRPr="007D680F">
        <w:rPr>
          <w:rFonts w:ascii="宋体" w:hAnsi="宋体" w:hint="eastAsia"/>
          <w:szCs w:val="21"/>
        </w:rPr>
        <w:t>、单项选择</w:t>
      </w:r>
    </w:p>
    <w:p w:rsidR="0089656B" w:rsidRPr="007D680F" w:rsidRDefault="0089656B" w:rsidP="007D680F">
      <w:pPr>
        <w:ind w:firstLineChars="50" w:firstLine="105"/>
        <w:rPr>
          <w:rFonts w:eastAsia="楷体_GB2312"/>
          <w:szCs w:val="21"/>
        </w:rPr>
      </w:pPr>
      <w:r w:rsidRPr="007D680F">
        <w:rPr>
          <w:rFonts w:eastAsia="楷体_GB2312"/>
          <w:szCs w:val="21"/>
        </w:rPr>
        <w:t xml:space="preserve"> (  </w:t>
      </w:r>
      <w:r>
        <w:rPr>
          <w:rFonts w:eastAsia="楷体_GB2312"/>
          <w:szCs w:val="21"/>
        </w:rPr>
        <w:t>)1.Hot dogs</w:t>
      </w:r>
      <w:r w:rsidRPr="007D680F">
        <w:rPr>
          <w:rFonts w:eastAsia="楷体_GB2312"/>
          <w:szCs w:val="21"/>
        </w:rPr>
        <w:t xml:space="preserve"> and hamburgers are unhealthy food, ______they </w:t>
      </w:r>
      <w:r>
        <w:rPr>
          <w:rFonts w:eastAsia="楷体_GB2312"/>
          <w:szCs w:val="21"/>
        </w:rPr>
        <w:t xml:space="preserve">like eating them very much. </w:t>
      </w:r>
      <w:r w:rsidRPr="007D680F">
        <w:rPr>
          <w:rFonts w:eastAsia="楷体_GB2312"/>
          <w:szCs w:val="21"/>
        </w:rPr>
        <w:t>.</w:t>
      </w:r>
    </w:p>
    <w:p w:rsidR="0089656B" w:rsidRPr="007D680F" w:rsidRDefault="0089656B" w:rsidP="007D680F">
      <w:pPr>
        <w:numPr>
          <w:ilvl w:val="0"/>
          <w:numId w:val="3"/>
        </w:numPr>
        <w:rPr>
          <w:rFonts w:eastAsia="楷体_GB2312"/>
          <w:szCs w:val="21"/>
        </w:rPr>
      </w:pPr>
      <w:r w:rsidRPr="007D680F">
        <w:rPr>
          <w:rFonts w:eastAsia="楷体_GB2312"/>
          <w:szCs w:val="21"/>
        </w:rPr>
        <w:t>and   B. but   C. so    D. or</w:t>
      </w:r>
    </w:p>
    <w:p w:rsidR="0089656B" w:rsidRPr="007D680F" w:rsidRDefault="0089656B" w:rsidP="007D680F">
      <w:pPr>
        <w:ind w:firstLineChars="50" w:firstLine="105"/>
        <w:rPr>
          <w:rFonts w:eastAsia="楷体_GB2312"/>
          <w:szCs w:val="21"/>
        </w:rPr>
      </w:pPr>
      <w:r w:rsidRPr="007D680F">
        <w:rPr>
          <w:rFonts w:eastAsia="楷体_GB2312"/>
          <w:szCs w:val="21"/>
        </w:rPr>
        <w:t xml:space="preserve"> </w:t>
      </w:r>
      <w:r>
        <w:rPr>
          <w:rFonts w:eastAsia="楷体_GB2312"/>
          <w:szCs w:val="21"/>
        </w:rPr>
        <w:t>(  )2</w:t>
      </w:r>
      <w:r w:rsidRPr="007D680F">
        <w:rPr>
          <w:rFonts w:eastAsia="楷体_GB2312"/>
          <w:szCs w:val="21"/>
        </w:rPr>
        <w:t>.</w:t>
      </w:r>
      <w:r>
        <w:rPr>
          <w:rFonts w:eastAsia="楷体_GB2312"/>
          <w:szCs w:val="21"/>
        </w:rPr>
        <w:t xml:space="preserve"> </w:t>
      </w:r>
      <w:r w:rsidRPr="007D680F">
        <w:rPr>
          <w:rFonts w:eastAsia="楷体_GB2312"/>
          <w:szCs w:val="21"/>
        </w:rPr>
        <w:t>Pork and beef ______ healthy food.</w:t>
      </w:r>
    </w:p>
    <w:p w:rsidR="0089656B" w:rsidRPr="007D680F" w:rsidRDefault="0089656B" w:rsidP="007D680F">
      <w:pPr>
        <w:rPr>
          <w:rFonts w:eastAsia="楷体_GB2312"/>
          <w:szCs w:val="21"/>
        </w:rPr>
      </w:pPr>
      <w:r w:rsidRPr="007D680F">
        <w:rPr>
          <w:rFonts w:eastAsia="楷体_GB2312"/>
          <w:szCs w:val="21"/>
        </w:rPr>
        <w:t xml:space="preserve">      A. are   B. is   C. aren’t  D. isn’t</w:t>
      </w:r>
    </w:p>
    <w:p w:rsidR="0089656B" w:rsidRPr="007D680F" w:rsidRDefault="0089656B" w:rsidP="007D680F">
      <w:pPr>
        <w:rPr>
          <w:rFonts w:eastAsia="楷体_GB2312"/>
          <w:szCs w:val="21"/>
        </w:rPr>
      </w:pPr>
      <w:r>
        <w:rPr>
          <w:rFonts w:eastAsia="楷体_GB2312"/>
          <w:szCs w:val="21"/>
        </w:rPr>
        <w:t xml:space="preserve"> (  )3</w:t>
      </w:r>
      <w:r w:rsidRPr="007D680F">
        <w:rPr>
          <w:rFonts w:eastAsia="楷体_GB2312"/>
          <w:szCs w:val="21"/>
        </w:rPr>
        <w:t>.__</w:t>
      </w:r>
      <w:r>
        <w:rPr>
          <w:rFonts w:eastAsia="楷体_GB2312"/>
          <w:szCs w:val="21"/>
        </w:rPr>
        <w:t>____ eat too much hamburgers. They are unhealthy food.</w:t>
      </w:r>
    </w:p>
    <w:p w:rsidR="0089656B" w:rsidRPr="007D680F" w:rsidRDefault="0089656B" w:rsidP="007D680F">
      <w:pPr>
        <w:numPr>
          <w:ilvl w:val="0"/>
          <w:numId w:val="5"/>
        </w:numPr>
        <w:rPr>
          <w:rFonts w:eastAsia="楷体_GB2312"/>
          <w:szCs w:val="21"/>
        </w:rPr>
      </w:pPr>
      <w:r w:rsidRPr="007D680F">
        <w:rPr>
          <w:rFonts w:eastAsia="楷体_GB2312"/>
          <w:szCs w:val="21"/>
        </w:rPr>
        <w:t>Not  B. Isn’t  C. Don’t  D. Doesn’t</w:t>
      </w:r>
    </w:p>
    <w:p w:rsidR="0089656B" w:rsidRPr="007D680F" w:rsidRDefault="0089656B" w:rsidP="007D680F">
      <w:pPr>
        <w:ind w:left="1260" w:hangingChars="600" w:hanging="1260"/>
        <w:rPr>
          <w:rFonts w:eastAsia="楷体_GB2312"/>
          <w:szCs w:val="21"/>
        </w:rPr>
      </w:pPr>
      <w:r>
        <w:rPr>
          <w:rFonts w:eastAsia="楷体_GB2312"/>
          <w:szCs w:val="21"/>
        </w:rPr>
        <w:t xml:space="preserve"> (  )4</w:t>
      </w:r>
      <w:r w:rsidRPr="007D680F">
        <w:rPr>
          <w:rFonts w:eastAsia="楷体_GB2312"/>
          <w:szCs w:val="21"/>
        </w:rPr>
        <w:t>.Vegetables are _____ food and they are _____ favourite food.</w:t>
      </w:r>
    </w:p>
    <w:p w:rsidR="0089656B" w:rsidRPr="007D680F" w:rsidRDefault="0089656B" w:rsidP="007D680F">
      <w:pPr>
        <w:ind w:left="1260" w:hangingChars="600" w:hanging="1260"/>
        <w:rPr>
          <w:rFonts w:eastAsia="楷体_GB2312"/>
          <w:szCs w:val="21"/>
        </w:rPr>
      </w:pPr>
      <w:r w:rsidRPr="007D680F">
        <w:rPr>
          <w:rFonts w:eastAsia="楷体_GB2312"/>
          <w:szCs w:val="21"/>
        </w:rPr>
        <w:t xml:space="preserve">      A. Healthy; he’s     B. unhealthy; his </w:t>
      </w:r>
    </w:p>
    <w:p w:rsidR="0089656B" w:rsidRPr="007D680F" w:rsidRDefault="0089656B" w:rsidP="007D680F">
      <w:pPr>
        <w:ind w:firstLineChars="300" w:firstLine="630"/>
        <w:rPr>
          <w:rFonts w:eastAsia="楷体_GB2312"/>
          <w:szCs w:val="21"/>
        </w:rPr>
      </w:pPr>
      <w:r w:rsidRPr="007D680F">
        <w:rPr>
          <w:rFonts w:eastAsia="楷体_GB2312"/>
          <w:szCs w:val="21"/>
        </w:rPr>
        <w:t>C. unhealthy; he’s    D. healthy; his</w:t>
      </w:r>
    </w:p>
    <w:p w:rsidR="0089656B" w:rsidRPr="007D680F" w:rsidRDefault="0089656B" w:rsidP="007D680F">
      <w:pPr>
        <w:ind w:firstLineChars="50" w:firstLine="105"/>
        <w:rPr>
          <w:rFonts w:eastAsia="楷体_GB2312"/>
          <w:szCs w:val="21"/>
        </w:rPr>
      </w:pPr>
      <w:r w:rsidRPr="007D680F">
        <w:rPr>
          <w:rFonts w:eastAsia="楷体_GB2312"/>
          <w:szCs w:val="21"/>
        </w:rPr>
        <w:t xml:space="preserve">(  </w:t>
      </w:r>
      <w:r>
        <w:rPr>
          <w:rFonts w:eastAsia="楷体_GB2312"/>
          <w:szCs w:val="21"/>
        </w:rPr>
        <w:t>)5</w:t>
      </w:r>
      <w:r w:rsidRPr="007D680F">
        <w:rPr>
          <w:rFonts w:eastAsia="楷体_GB2312"/>
          <w:szCs w:val="21"/>
        </w:rPr>
        <w:t xml:space="preserve">.We haven’t got _______ </w:t>
      </w:r>
      <w:r>
        <w:rPr>
          <w:rFonts w:eastAsia="楷体_GB2312"/>
          <w:szCs w:val="21"/>
        </w:rPr>
        <w:t>apples in our home</w:t>
      </w:r>
      <w:r w:rsidRPr="007D680F">
        <w:rPr>
          <w:rFonts w:eastAsia="楷体_GB2312"/>
          <w:szCs w:val="21"/>
        </w:rPr>
        <w:t>.</w:t>
      </w:r>
    </w:p>
    <w:p w:rsidR="0089656B" w:rsidRPr="007D680F" w:rsidRDefault="0089656B" w:rsidP="007D680F">
      <w:pPr>
        <w:ind w:firstLineChars="300" w:firstLine="630"/>
        <w:rPr>
          <w:rFonts w:eastAsia="楷体_GB2312"/>
          <w:szCs w:val="21"/>
        </w:rPr>
      </w:pPr>
      <w:r w:rsidRPr="007D680F">
        <w:rPr>
          <w:rFonts w:eastAsia="楷体_GB2312"/>
          <w:szCs w:val="21"/>
        </w:rPr>
        <w:t>A. Some   B. any   C. an   D. a</w:t>
      </w:r>
    </w:p>
    <w:p w:rsidR="0089656B" w:rsidRPr="007D680F" w:rsidRDefault="0089656B" w:rsidP="007D680F">
      <w:pPr>
        <w:ind w:firstLineChars="50" w:firstLine="105"/>
        <w:rPr>
          <w:rFonts w:eastAsia="楷体_GB2312"/>
          <w:szCs w:val="21"/>
        </w:rPr>
      </w:pPr>
      <w:r w:rsidRPr="007D680F">
        <w:rPr>
          <w:rFonts w:eastAsia="楷体_GB2312"/>
          <w:szCs w:val="21"/>
        </w:rPr>
        <w:t xml:space="preserve"> (  </w:t>
      </w:r>
      <w:r>
        <w:rPr>
          <w:rFonts w:eastAsia="楷体_GB2312"/>
          <w:szCs w:val="21"/>
        </w:rPr>
        <w:t>)6.---____ pears</w:t>
      </w:r>
      <w:r w:rsidRPr="007D680F">
        <w:rPr>
          <w:rFonts w:eastAsia="楷体_GB2312"/>
          <w:szCs w:val="21"/>
        </w:rPr>
        <w:t xml:space="preserve"> are there in the tree?</w:t>
      </w:r>
    </w:p>
    <w:p w:rsidR="0089656B" w:rsidRPr="007D680F" w:rsidRDefault="0089656B" w:rsidP="007D680F">
      <w:pPr>
        <w:ind w:firstLineChars="300" w:firstLine="630"/>
        <w:rPr>
          <w:rFonts w:eastAsia="楷体_GB2312"/>
          <w:szCs w:val="21"/>
        </w:rPr>
      </w:pPr>
      <w:r>
        <w:rPr>
          <w:rFonts w:eastAsia="楷体_GB2312"/>
          <w:szCs w:val="21"/>
        </w:rPr>
        <w:t>---Let me count</w:t>
      </w:r>
      <w:r w:rsidRPr="007D680F">
        <w:rPr>
          <w:rFonts w:eastAsia="楷体_GB2312"/>
          <w:szCs w:val="21"/>
        </w:rPr>
        <w:t>.</w:t>
      </w:r>
    </w:p>
    <w:p w:rsidR="0089656B" w:rsidRPr="007D680F" w:rsidRDefault="0089656B" w:rsidP="007D680F">
      <w:pPr>
        <w:numPr>
          <w:ilvl w:val="0"/>
          <w:numId w:val="6"/>
        </w:numPr>
        <w:rPr>
          <w:rFonts w:eastAsia="楷体_GB2312"/>
          <w:szCs w:val="21"/>
        </w:rPr>
      </w:pPr>
      <w:r w:rsidRPr="007D680F">
        <w:rPr>
          <w:rFonts w:eastAsia="楷体_GB2312"/>
          <w:szCs w:val="21"/>
        </w:rPr>
        <w:t>How  B. How  C. How much  D. How many</w:t>
      </w:r>
    </w:p>
    <w:p w:rsidR="0089656B" w:rsidRPr="007D680F" w:rsidRDefault="0089656B" w:rsidP="007D680F">
      <w:pPr>
        <w:rPr>
          <w:szCs w:val="21"/>
        </w:rPr>
      </w:pPr>
      <w:r w:rsidRPr="007D680F">
        <w:rPr>
          <w:rFonts w:hint="eastAsia"/>
          <w:szCs w:val="21"/>
        </w:rPr>
        <w:t>（</w:t>
      </w:r>
      <w:r w:rsidRPr="007D680F">
        <w:rPr>
          <w:szCs w:val="21"/>
        </w:rPr>
        <w:t xml:space="preserve">  </w:t>
      </w:r>
      <w:r w:rsidRPr="007D680F">
        <w:rPr>
          <w:rFonts w:hint="eastAsia"/>
          <w:szCs w:val="21"/>
        </w:rPr>
        <w:t>）</w:t>
      </w:r>
      <w:r>
        <w:rPr>
          <w:szCs w:val="21"/>
        </w:rPr>
        <w:t>7</w:t>
      </w:r>
      <w:r w:rsidRPr="007D680F">
        <w:rPr>
          <w:szCs w:val="21"/>
        </w:rPr>
        <w:t>.</w:t>
      </w:r>
      <w:r>
        <w:rPr>
          <w:szCs w:val="21"/>
        </w:rPr>
        <w:t>The potatoe</w:t>
      </w:r>
      <w:r w:rsidRPr="007D680F">
        <w:rPr>
          <w:szCs w:val="21"/>
        </w:rPr>
        <w:t>s ______ 3</w:t>
      </w:r>
      <w:r>
        <w:rPr>
          <w:szCs w:val="21"/>
        </w:rPr>
        <w:t xml:space="preserve"> </w:t>
      </w:r>
      <w:r w:rsidRPr="007D680F">
        <w:rPr>
          <w:szCs w:val="21"/>
        </w:rPr>
        <w:t>dollars and 80 cents..</w:t>
      </w:r>
    </w:p>
    <w:p w:rsidR="0089656B" w:rsidRPr="007D680F" w:rsidRDefault="0089656B" w:rsidP="007D680F">
      <w:pPr>
        <w:rPr>
          <w:szCs w:val="21"/>
        </w:rPr>
      </w:pPr>
      <w:r w:rsidRPr="007D680F">
        <w:rPr>
          <w:szCs w:val="21"/>
        </w:rPr>
        <w:t xml:space="preserve">      A. is     B. are    C. be     D. have</w:t>
      </w:r>
    </w:p>
    <w:p w:rsidR="0089656B" w:rsidRPr="007D680F" w:rsidRDefault="0089656B" w:rsidP="007D680F">
      <w:pPr>
        <w:ind w:firstLineChars="50" w:firstLine="105"/>
        <w:rPr>
          <w:szCs w:val="21"/>
        </w:rPr>
      </w:pPr>
      <w:r>
        <w:rPr>
          <w:szCs w:val="21"/>
        </w:rPr>
        <w:t>(  )8.This kind of juice</w:t>
      </w:r>
      <w:r w:rsidRPr="007D680F">
        <w:rPr>
          <w:szCs w:val="21"/>
        </w:rPr>
        <w:t xml:space="preserve"> _____2</w:t>
      </w:r>
      <w:r>
        <w:rPr>
          <w:szCs w:val="21"/>
        </w:rPr>
        <w:t xml:space="preserve"> pounds</w:t>
      </w:r>
      <w:r w:rsidRPr="007D680F">
        <w:rPr>
          <w:szCs w:val="21"/>
        </w:rPr>
        <w:t xml:space="preserve"> a bottle.</w:t>
      </w:r>
    </w:p>
    <w:p w:rsidR="0089656B" w:rsidRPr="007D680F" w:rsidRDefault="0089656B" w:rsidP="007D680F">
      <w:pPr>
        <w:rPr>
          <w:szCs w:val="21"/>
        </w:rPr>
      </w:pPr>
      <w:r w:rsidRPr="007D680F">
        <w:rPr>
          <w:szCs w:val="21"/>
        </w:rPr>
        <w:t xml:space="preserve">      A. is     B. are    C. be     D. have</w:t>
      </w:r>
    </w:p>
    <w:p w:rsidR="0089656B" w:rsidRPr="007D680F" w:rsidRDefault="0089656B" w:rsidP="007D680F">
      <w:pPr>
        <w:rPr>
          <w:szCs w:val="21"/>
        </w:rPr>
      </w:pPr>
      <w:r>
        <w:rPr>
          <w:szCs w:val="21"/>
        </w:rPr>
        <w:t>(  )9.There ______some fruits in the shop. You can take any you like</w:t>
      </w:r>
      <w:r w:rsidRPr="007D680F">
        <w:rPr>
          <w:szCs w:val="21"/>
        </w:rPr>
        <w:t>.</w:t>
      </w:r>
    </w:p>
    <w:p w:rsidR="0089656B" w:rsidRPr="007D680F" w:rsidRDefault="0089656B" w:rsidP="007D680F">
      <w:pPr>
        <w:rPr>
          <w:szCs w:val="21"/>
        </w:rPr>
      </w:pPr>
      <w:r w:rsidRPr="007D680F">
        <w:rPr>
          <w:szCs w:val="21"/>
        </w:rPr>
        <w:t xml:space="preserve">      A. is     B. are    C. be     D. have</w:t>
      </w:r>
    </w:p>
    <w:p w:rsidR="0089656B" w:rsidRPr="007D680F" w:rsidRDefault="0089656B" w:rsidP="007D680F">
      <w:pPr>
        <w:rPr>
          <w:szCs w:val="21"/>
        </w:rPr>
      </w:pPr>
      <w:r>
        <w:rPr>
          <w:szCs w:val="21"/>
        </w:rPr>
        <w:t>(  )10.There ______ no</w:t>
      </w:r>
      <w:r w:rsidRPr="007D680F">
        <w:rPr>
          <w:szCs w:val="21"/>
        </w:rPr>
        <w:t xml:space="preserve"> water</w:t>
      </w:r>
      <w:r>
        <w:rPr>
          <w:szCs w:val="21"/>
        </w:rPr>
        <w:t xml:space="preserve"> in your glass</w:t>
      </w:r>
      <w:r w:rsidRPr="007D680F">
        <w:rPr>
          <w:szCs w:val="21"/>
        </w:rPr>
        <w:t>.</w:t>
      </w:r>
      <w:r>
        <w:rPr>
          <w:szCs w:val="21"/>
        </w:rPr>
        <w:t xml:space="preserve"> Would you like some more?</w:t>
      </w:r>
    </w:p>
    <w:p w:rsidR="0089656B" w:rsidRPr="007D680F" w:rsidRDefault="0089656B" w:rsidP="007D680F">
      <w:pPr>
        <w:rPr>
          <w:szCs w:val="21"/>
        </w:rPr>
      </w:pPr>
      <w:r w:rsidRPr="007D680F">
        <w:rPr>
          <w:szCs w:val="21"/>
        </w:rPr>
        <w:t xml:space="preserve">      A. is     B. are    C. be     D. have</w:t>
      </w:r>
    </w:p>
    <w:p w:rsidR="0089656B" w:rsidRPr="00703882" w:rsidRDefault="0089656B" w:rsidP="00703882">
      <w:pPr>
        <w:rPr>
          <w:b/>
          <w:szCs w:val="21"/>
        </w:rPr>
      </w:pPr>
      <w:r>
        <w:rPr>
          <w:rFonts w:hint="eastAsia"/>
          <w:b/>
          <w:szCs w:val="21"/>
        </w:rPr>
        <w:t>四</w:t>
      </w:r>
      <w:r w:rsidRPr="002C435B">
        <w:rPr>
          <w:rFonts w:hint="eastAsia"/>
          <w:b/>
          <w:szCs w:val="21"/>
        </w:rPr>
        <w:t>、选词填空。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03"/>
      </w:tblGrid>
      <w:tr w:rsidR="0089656B" w:rsidRPr="007D680F" w:rsidTr="00BA73B1">
        <w:tc>
          <w:tcPr>
            <w:tcW w:w="5103" w:type="dxa"/>
          </w:tcPr>
          <w:p w:rsidR="0089656B" w:rsidRPr="007D680F" w:rsidRDefault="0089656B" w:rsidP="00703882">
            <w:pPr>
              <w:pStyle w:val="ListParagraph"/>
              <w:ind w:left="360" w:firstLineChars="0" w:firstLine="0"/>
              <w:rPr>
                <w:szCs w:val="21"/>
              </w:rPr>
            </w:pPr>
            <w:r w:rsidRPr="007D680F">
              <w:rPr>
                <w:szCs w:val="21"/>
              </w:rPr>
              <w:t xml:space="preserve">unit price , how much ,  how many ,  be ,  some </w:t>
            </w:r>
          </w:p>
        </w:tc>
      </w:tr>
    </w:tbl>
    <w:p w:rsidR="0089656B" w:rsidRPr="007D680F" w:rsidRDefault="0089656B" w:rsidP="007D680F">
      <w:pPr>
        <w:ind w:firstLineChars="147" w:firstLine="309"/>
        <w:rPr>
          <w:szCs w:val="21"/>
        </w:rPr>
      </w:pPr>
      <w:r w:rsidRPr="007D680F">
        <w:rPr>
          <w:szCs w:val="21"/>
        </w:rPr>
        <w:t>1.___________ milk do you want?</w:t>
      </w:r>
      <w:r>
        <w:rPr>
          <w:szCs w:val="21"/>
        </w:rPr>
        <w:t xml:space="preserve"> Two bottles.</w:t>
      </w:r>
    </w:p>
    <w:p w:rsidR="0089656B" w:rsidRPr="007D680F" w:rsidRDefault="0089656B" w:rsidP="007D680F">
      <w:pPr>
        <w:ind w:firstLineChars="147" w:firstLine="309"/>
        <w:rPr>
          <w:szCs w:val="21"/>
        </w:rPr>
      </w:pPr>
      <w:r w:rsidRPr="007D680F">
        <w:rPr>
          <w:szCs w:val="21"/>
        </w:rPr>
        <w:t>2.___________ potatoes do you want?</w:t>
      </w:r>
      <w:r>
        <w:rPr>
          <w:szCs w:val="21"/>
        </w:rPr>
        <w:t xml:space="preserve"> 3 kilos.</w:t>
      </w:r>
    </w:p>
    <w:p w:rsidR="0089656B" w:rsidRPr="007D680F" w:rsidRDefault="0089656B" w:rsidP="007D680F">
      <w:pPr>
        <w:ind w:firstLineChars="147" w:firstLine="309"/>
        <w:rPr>
          <w:szCs w:val="21"/>
        </w:rPr>
      </w:pPr>
      <w:r>
        <w:rPr>
          <w:szCs w:val="21"/>
        </w:rPr>
        <w:t>3.There is ______ cheese</w:t>
      </w:r>
      <w:r w:rsidRPr="007D680F">
        <w:rPr>
          <w:szCs w:val="21"/>
        </w:rPr>
        <w:t xml:space="preserve"> in the fridge.</w:t>
      </w:r>
    </w:p>
    <w:p w:rsidR="0089656B" w:rsidRPr="007D680F" w:rsidRDefault="0089656B" w:rsidP="007D680F">
      <w:pPr>
        <w:ind w:firstLineChars="147" w:firstLine="309"/>
        <w:rPr>
          <w:szCs w:val="21"/>
        </w:rPr>
      </w:pPr>
      <w:r>
        <w:rPr>
          <w:szCs w:val="21"/>
        </w:rPr>
        <w:t>4.How much _____the grapes</w:t>
      </w:r>
      <w:r w:rsidRPr="007D680F">
        <w:rPr>
          <w:szCs w:val="21"/>
        </w:rPr>
        <w:t>?</w:t>
      </w:r>
      <w:r>
        <w:rPr>
          <w:szCs w:val="21"/>
        </w:rPr>
        <w:t xml:space="preserve">  2$ a kilo.</w:t>
      </w:r>
    </w:p>
    <w:p w:rsidR="0089656B" w:rsidRPr="007D680F" w:rsidRDefault="0089656B" w:rsidP="007D680F">
      <w:pPr>
        <w:ind w:firstLineChars="147" w:firstLine="309"/>
        <w:rPr>
          <w:szCs w:val="21"/>
        </w:rPr>
      </w:pPr>
      <w:r w:rsidRPr="007D680F">
        <w:rPr>
          <w:szCs w:val="21"/>
        </w:rPr>
        <w:t>5.The _______ is 2 pounds a kilo.</w:t>
      </w:r>
      <w:r>
        <w:rPr>
          <w:szCs w:val="21"/>
        </w:rPr>
        <w:t xml:space="preserve"> It 4 pounds for 2 kilos.</w:t>
      </w:r>
    </w:p>
    <w:p w:rsidR="0089656B" w:rsidRPr="002C435B" w:rsidRDefault="0089656B" w:rsidP="007D680F">
      <w:pPr>
        <w:rPr>
          <w:b/>
          <w:szCs w:val="21"/>
        </w:rPr>
      </w:pPr>
      <w:r>
        <w:rPr>
          <w:rFonts w:hint="eastAsia"/>
          <w:b/>
          <w:szCs w:val="21"/>
        </w:rPr>
        <w:t>五</w:t>
      </w:r>
      <w:r w:rsidRPr="002C435B">
        <w:rPr>
          <w:rFonts w:hint="eastAsia"/>
          <w:b/>
          <w:szCs w:val="21"/>
        </w:rPr>
        <w:t>、用</w:t>
      </w:r>
      <w:r w:rsidRPr="002C435B">
        <w:rPr>
          <w:b/>
          <w:szCs w:val="21"/>
        </w:rPr>
        <w:t xml:space="preserve">how many/How much </w:t>
      </w:r>
      <w:r w:rsidRPr="002C435B">
        <w:rPr>
          <w:rFonts w:hint="eastAsia"/>
          <w:b/>
          <w:szCs w:val="21"/>
        </w:rPr>
        <w:t>填空。</w:t>
      </w:r>
    </w:p>
    <w:p w:rsidR="0089656B" w:rsidRPr="00083E77" w:rsidRDefault="0089656B" w:rsidP="007D680F">
      <w:pPr>
        <w:ind w:firstLineChars="100" w:firstLine="240"/>
        <w:rPr>
          <w:sz w:val="24"/>
        </w:rPr>
      </w:pPr>
      <w:r>
        <w:rPr>
          <w:sz w:val="24"/>
        </w:rPr>
        <w:t>1</w:t>
      </w:r>
      <w:r w:rsidRPr="00083E77">
        <w:rPr>
          <w:sz w:val="24"/>
        </w:rPr>
        <w:t>) _______</w:t>
      </w:r>
      <w:r>
        <w:rPr>
          <w:sz w:val="24"/>
        </w:rPr>
        <w:t>__________ lemons do you want to have</w:t>
      </w:r>
      <w:r w:rsidRPr="00083E77">
        <w:rPr>
          <w:sz w:val="24"/>
        </w:rPr>
        <w:t>?</w:t>
      </w:r>
    </w:p>
    <w:p w:rsidR="0089656B" w:rsidRPr="00083E77" w:rsidRDefault="0089656B" w:rsidP="007D680F">
      <w:pPr>
        <w:ind w:firstLineChars="100" w:firstLine="240"/>
        <w:rPr>
          <w:sz w:val="24"/>
        </w:rPr>
      </w:pPr>
      <w:r w:rsidRPr="00083E77">
        <w:rPr>
          <w:sz w:val="24"/>
        </w:rPr>
        <w:t>2) __</w:t>
      </w:r>
      <w:r>
        <w:rPr>
          <w:sz w:val="24"/>
        </w:rPr>
        <w:t>_______________ bottles of orange</w:t>
      </w:r>
      <w:r w:rsidRPr="00083E77">
        <w:rPr>
          <w:sz w:val="24"/>
        </w:rPr>
        <w:t xml:space="preserve"> do you want?</w:t>
      </w:r>
    </w:p>
    <w:p w:rsidR="0089656B" w:rsidRPr="00083E77" w:rsidRDefault="0089656B" w:rsidP="007D680F">
      <w:pPr>
        <w:ind w:firstLineChars="100" w:firstLine="240"/>
        <w:rPr>
          <w:sz w:val="24"/>
        </w:rPr>
      </w:pPr>
      <w:r w:rsidRPr="00083E77">
        <w:rPr>
          <w:sz w:val="24"/>
        </w:rPr>
        <w:t xml:space="preserve">3) _________________ coffee </w:t>
      </w:r>
      <w:r>
        <w:rPr>
          <w:sz w:val="24"/>
        </w:rPr>
        <w:t>would you like</w:t>
      </w:r>
      <w:r w:rsidRPr="00083E77">
        <w:rPr>
          <w:sz w:val="24"/>
        </w:rPr>
        <w:t>?</w:t>
      </w:r>
    </w:p>
    <w:p w:rsidR="0089656B" w:rsidRPr="00083E77" w:rsidRDefault="0089656B" w:rsidP="007D680F">
      <w:pPr>
        <w:ind w:firstLineChars="100" w:firstLine="240"/>
        <w:rPr>
          <w:sz w:val="24"/>
        </w:rPr>
      </w:pPr>
      <w:r w:rsidRPr="00083E77">
        <w:rPr>
          <w:sz w:val="24"/>
        </w:rPr>
        <w:t>4) ______</w:t>
      </w:r>
      <w:r>
        <w:rPr>
          <w:sz w:val="24"/>
        </w:rPr>
        <w:t>___________ boxes of egg</w:t>
      </w:r>
      <w:r w:rsidRPr="00083E77">
        <w:rPr>
          <w:sz w:val="24"/>
        </w:rPr>
        <w:t>s do</w:t>
      </w:r>
      <w:r>
        <w:rPr>
          <w:sz w:val="24"/>
        </w:rPr>
        <w:t xml:space="preserve"> you need</w:t>
      </w:r>
      <w:r w:rsidRPr="00083E77">
        <w:rPr>
          <w:sz w:val="24"/>
        </w:rPr>
        <w:t>?</w:t>
      </w:r>
    </w:p>
    <w:p w:rsidR="0089656B" w:rsidRPr="00083E77" w:rsidRDefault="0089656B" w:rsidP="007D680F">
      <w:pPr>
        <w:ind w:firstLineChars="100" w:firstLine="240"/>
        <w:rPr>
          <w:sz w:val="24"/>
        </w:rPr>
      </w:pPr>
      <w:r>
        <w:rPr>
          <w:sz w:val="24"/>
        </w:rPr>
        <w:t>5) _________________ are the pears</w:t>
      </w:r>
      <w:r w:rsidRPr="00083E77">
        <w:rPr>
          <w:sz w:val="24"/>
        </w:rPr>
        <w:t>?</w:t>
      </w:r>
    </w:p>
    <w:p w:rsidR="0089656B" w:rsidRPr="002C435B" w:rsidRDefault="0089656B" w:rsidP="007D680F">
      <w:pPr>
        <w:ind w:firstLineChars="100" w:firstLine="240"/>
        <w:rPr>
          <w:sz w:val="24"/>
        </w:rPr>
      </w:pPr>
      <w:r>
        <w:rPr>
          <w:sz w:val="24"/>
        </w:rPr>
        <w:t>6) _________________is the milk</w:t>
      </w:r>
      <w:r w:rsidRPr="00083E77">
        <w:rPr>
          <w:sz w:val="24"/>
        </w:rPr>
        <w:t>?</w:t>
      </w:r>
    </w:p>
    <w:p w:rsidR="0089656B" w:rsidRPr="002C435B" w:rsidRDefault="0089656B" w:rsidP="007D680F">
      <w:pPr>
        <w:rPr>
          <w:b/>
          <w:szCs w:val="21"/>
        </w:rPr>
      </w:pPr>
      <w:r>
        <w:rPr>
          <w:rFonts w:hint="eastAsia"/>
          <w:b/>
          <w:szCs w:val="21"/>
        </w:rPr>
        <w:t>六</w:t>
      </w:r>
      <w:r w:rsidRPr="002C435B">
        <w:rPr>
          <w:rFonts w:hint="eastAsia"/>
          <w:b/>
          <w:szCs w:val="21"/>
        </w:rPr>
        <w:t>、完成句子。</w:t>
      </w:r>
    </w:p>
    <w:p w:rsidR="0089656B" w:rsidRPr="0074353D" w:rsidRDefault="0089656B" w:rsidP="004141E6">
      <w:r>
        <w:t>1.</w:t>
      </w:r>
      <w:r w:rsidRPr="0074353D">
        <w:rPr>
          <w:rFonts w:hint="eastAsia"/>
        </w:rPr>
        <w:t>这牛奶多少钱？</w:t>
      </w:r>
      <w:r w:rsidRPr="0074353D">
        <w:t xml:space="preserve"> _______ ______ does the milk ____________?</w:t>
      </w:r>
    </w:p>
    <w:p w:rsidR="0089656B" w:rsidRPr="0074353D" w:rsidRDefault="0089656B" w:rsidP="004141E6">
      <w:r w:rsidRPr="0074353D">
        <w:t xml:space="preserve">2. </w:t>
      </w:r>
      <w:r w:rsidRPr="0074353D">
        <w:rPr>
          <w:rFonts w:hint="eastAsia"/>
        </w:rPr>
        <w:t>这些西红柿多少钱？</w:t>
      </w:r>
      <w:r w:rsidRPr="0074353D">
        <w:t xml:space="preserve">________ </w:t>
      </w:r>
      <w:r>
        <w:t xml:space="preserve"> </w:t>
      </w:r>
      <w:r w:rsidRPr="0074353D">
        <w:t xml:space="preserve">______ </w:t>
      </w:r>
      <w:r>
        <w:t xml:space="preserve"> </w:t>
      </w:r>
      <w:r w:rsidRPr="0074353D">
        <w:t>__________  ____________  __________?</w:t>
      </w:r>
    </w:p>
    <w:p w:rsidR="0089656B" w:rsidRPr="0074353D" w:rsidRDefault="0089656B" w:rsidP="004141E6">
      <w:r w:rsidRPr="0074353D">
        <w:t>3.</w:t>
      </w:r>
      <w:r w:rsidRPr="0074353D">
        <w:rPr>
          <w:rFonts w:hint="eastAsia"/>
        </w:rPr>
        <w:t>一共多少钱？</w:t>
      </w:r>
      <w:r w:rsidRPr="0074353D">
        <w:t>________  the total ________?</w:t>
      </w:r>
    </w:p>
    <w:p w:rsidR="0089656B" w:rsidRDefault="0089656B" w:rsidP="004141E6">
      <w:pPr>
        <w:rPr>
          <w:bCs/>
          <w:szCs w:val="21"/>
        </w:rPr>
      </w:pPr>
      <w:r>
        <w:rPr>
          <w:bCs/>
          <w:szCs w:val="21"/>
        </w:rPr>
        <w:t>4.</w:t>
      </w:r>
      <w:r>
        <w:rPr>
          <w:rFonts w:hint="eastAsia"/>
          <w:bCs/>
          <w:szCs w:val="21"/>
        </w:rPr>
        <w:t>我买七个。</w:t>
      </w:r>
      <w:r>
        <w:rPr>
          <w:szCs w:val="21"/>
        </w:rPr>
        <w:t>I’ll __________ _________.</w:t>
      </w:r>
    </w:p>
    <w:p w:rsidR="0089656B" w:rsidRDefault="0089656B" w:rsidP="007D680F">
      <w:pPr>
        <w:rPr>
          <w:bCs/>
          <w:szCs w:val="21"/>
        </w:rPr>
      </w:pPr>
      <w:r>
        <w:rPr>
          <w:bCs/>
          <w:szCs w:val="21"/>
        </w:rPr>
        <w:t>5.</w:t>
      </w:r>
      <w:r>
        <w:rPr>
          <w:rFonts w:hint="eastAsia"/>
          <w:bCs/>
          <w:szCs w:val="21"/>
        </w:rPr>
        <w:t>这是您的找零。</w:t>
      </w:r>
      <w:r>
        <w:rPr>
          <w:szCs w:val="21"/>
        </w:rPr>
        <w:t>_________your change.</w:t>
      </w:r>
    </w:p>
    <w:p w:rsidR="0089656B" w:rsidRPr="002C435B" w:rsidRDefault="0089656B" w:rsidP="007D680F">
      <w:pPr>
        <w:rPr>
          <w:bCs/>
          <w:szCs w:val="21"/>
        </w:rPr>
      </w:pPr>
      <w:r>
        <w:rPr>
          <w:sz w:val="24"/>
        </w:rPr>
        <w:t>6.</w:t>
      </w:r>
      <w:r>
        <w:rPr>
          <w:rFonts w:hint="eastAsia"/>
          <w:sz w:val="24"/>
        </w:rPr>
        <w:t>你想要多少？</w:t>
      </w:r>
      <w:r>
        <w:rPr>
          <w:sz w:val="24"/>
        </w:rPr>
        <w:t xml:space="preserve">  ___________________________________</w:t>
      </w:r>
    </w:p>
    <w:p w:rsidR="0089656B" w:rsidRDefault="0089656B" w:rsidP="007D680F">
      <w:pPr>
        <w:jc w:val="left"/>
        <w:rPr>
          <w:sz w:val="24"/>
        </w:rPr>
      </w:pPr>
      <w:r>
        <w:rPr>
          <w:sz w:val="24"/>
        </w:rPr>
        <w:t>7.</w:t>
      </w:r>
      <w:r>
        <w:rPr>
          <w:rFonts w:hint="eastAsia"/>
          <w:sz w:val="24"/>
        </w:rPr>
        <w:t>我有一张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磅"/>
        </w:smartTagPr>
        <w:r>
          <w:rPr>
            <w:sz w:val="24"/>
          </w:rPr>
          <w:t>20</w:t>
        </w:r>
        <w:r>
          <w:rPr>
            <w:rFonts w:hint="eastAsia"/>
            <w:sz w:val="24"/>
          </w:rPr>
          <w:t>磅</w:t>
        </w:r>
      </w:smartTag>
      <w:r>
        <w:rPr>
          <w:rFonts w:hint="eastAsia"/>
          <w:sz w:val="24"/>
        </w:rPr>
        <w:t>的钞票。</w:t>
      </w:r>
      <w:r>
        <w:rPr>
          <w:sz w:val="24"/>
        </w:rPr>
        <w:t xml:space="preserve">  _________________________________</w:t>
      </w:r>
    </w:p>
    <w:p w:rsidR="0089656B" w:rsidRDefault="0089656B" w:rsidP="007D680F">
      <w:pPr>
        <w:rPr>
          <w:sz w:val="24"/>
        </w:rPr>
      </w:pPr>
      <w:r>
        <w:rPr>
          <w:sz w:val="24"/>
        </w:rPr>
        <w:t xml:space="preserve">8. </w:t>
      </w:r>
      <w:r>
        <w:rPr>
          <w:rFonts w:hint="eastAsia"/>
          <w:sz w:val="24"/>
        </w:rPr>
        <w:t>这些水果多少钱？</w:t>
      </w:r>
      <w:r>
        <w:rPr>
          <w:sz w:val="24"/>
        </w:rPr>
        <w:t xml:space="preserve"> _____________________</w:t>
      </w:r>
    </w:p>
    <w:p w:rsidR="0089656B" w:rsidRPr="007D680F" w:rsidRDefault="0089656B" w:rsidP="004141E6">
      <w:pPr>
        <w:rPr>
          <w:szCs w:val="21"/>
        </w:rPr>
      </w:pPr>
      <w:r>
        <w:rPr>
          <w:szCs w:val="21"/>
        </w:rPr>
        <w:t>9</w:t>
      </w:r>
      <w:r w:rsidRPr="007D680F">
        <w:rPr>
          <w:szCs w:val="21"/>
        </w:rPr>
        <w:t xml:space="preserve">. </w:t>
      </w:r>
      <w:r w:rsidRPr="007D680F">
        <w:rPr>
          <w:rFonts w:hint="eastAsia"/>
          <w:szCs w:val="21"/>
        </w:rPr>
        <w:t>两千克牛肉多少钱？</w:t>
      </w:r>
      <w:r w:rsidRPr="007D680F">
        <w:rPr>
          <w:szCs w:val="21"/>
        </w:rPr>
        <w:t xml:space="preserve"> ________ _______ is the ____  ______ ______ ______?  </w:t>
      </w:r>
    </w:p>
    <w:p w:rsidR="0089656B" w:rsidRPr="007D680F" w:rsidRDefault="0089656B" w:rsidP="004141E6">
      <w:pPr>
        <w:rPr>
          <w:szCs w:val="21"/>
        </w:rPr>
      </w:pPr>
      <w:r>
        <w:rPr>
          <w:szCs w:val="21"/>
        </w:rPr>
        <w:t>10.</w:t>
      </w:r>
      <w:r>
        <w:rPr>
          <w:rFonts w:hint="eastAsia"/>
          <w:szCs w:val="21"/>
        </w:rPr>
        <w:t>你想要多少个梨</w:t>
      </w:r>
      <w:r w:rsidRPr="007D680F">
        <w:rPr>
          <w:rFonts w:hint="eastAsia"/>
          <w:szCs w:val="21"/>
        </w:rPr>
        <w:t>？我要</w:t>
      </w:r>
      <w:r>
        <w:rPr>
          <w:szCs w:val="21"/>
        </w:rPr>
        <w:t>10</w:t>
      </w:r>
      <w:r w:rsidRPr="007D680F">
        <w:rPr>
          <w:rFonts w:hint="eastAsia"/>
          <w:szCs w:val="21"/>
        </w:rPr>
        <w:t>个。</w:t>
      </w:r>
      <w:r>
        <w:rPr>
          <w:szCs w:val="21"/>
        </w:rPr>
        <w:t>2.How ______ pear</w:t>
      </w:r>
      <w:r w:rsidRPr="007D680F">
        <w:rPr>
          <w:szCs w:val="21"/>
        </w:rPr>
        <w:t>s _</w:t>
      </w:r>
      <w:r>
        <w:rPr>
          <w:szCs w:val="21"/>
        </w:rPr>
        <w:t>___ you _______? _____ ______ten</w:t>
      </w:r>
      <w:r w:rsidRPr="007D680F">
        <w:rPr>
          <w:szCs w:val="21"/>
        </w:rPr>
        <w:t xml:space="preserve">. </w:t>
      </w:r>
    </w:p>
    <w:p w:rsidR="0089656B" w:rsidRDefault="0089656B" w:rsidP="007D680F">
      <w:r>
        <w:rPr>
          <w:rFonts w:hint="eastAsia"/>
        </w:rPr>
        <w:t>七、原文填空。</w:t>
      </w:r>
    </w:p>
    <w:p w:rsidR="0089656B" w:rsidRPr="004141E6" w:rsidRDefault="0089656B" w:rsidP="004141E6">
      <w:pPr>
        <w:rPr>
          <w:sz w:val="24"/>
        </w:rPr>
      </w:pPr>
      <w:r w:rsidRPr="004141E6">
        <w:rPr>
          <w:sz w:val="24"/>
        </w:rPr>
        <w:t>1</w:t>
      </w:r>
    </w:p>
    <w:p w:rsidR="0089656B" w:rsidRPr="004141E6" w:rsidRDefault="0089656B" w:rsidP="004141E6">
      <w:pPr>
        <w:rPr>
          <w:sz w:val="24"/>
        </w:rPr>
      </w:pPr>
      <w:r w:rsidRPr="004141E6">
        <w:rPr>
          <w:sz w:val="24"/>
        </w:rPr>
        <w:t>Customer: ____________. How much are the____________?</w:t>
      </w:r>
    </w:p>
    <w:p w:rsidR="0089656B" w:rsidRPr="004141E6" w:rsidRDefault="0089656B" w:rsidP="004141E6">
      <w:pPr>
        <w:rPr>
          <w:sz w:val="24"/>
        </w:rPr>
      </w:pPr>
      <w:r w:rsidRPr="004141E6">
        <w:rPr>
          <w:sz w:val="24"/>
        </w:rPr>
        <w:t>Saleswoman: They’re 7 yuan 60 ____________. ____________ do you want?</w:t>
      </w:r>
    </w:p>
    <w:p w:rsidR="0089656B" w:rsidRPr="004141E6" w:rsidRDefault="0089656B" w:rsidP="004141E6">
      <w:pPr>
        <w:rPr>
          <w:sz w:val="24"/>
        </w:rPr>
      </w:pPr>
      <w:r w:rsidRPr="004141E6">
        <w:rPr>
          <w:sz w:val="24"/>
        </w:rPr>
        <w:t>Customer: I’ll____________ six.</w:t>
      </w:r>
    </w:p>
    <w:p w:rsidR="0089656B" w:rsidRPr="004141E6" w:rsidRDefault="0089656B" w:rsidP="004141E6">
      <w:pPr>
        <w:rPr>
          <w:sz w:val="24"/>
        </w:rPr>
      </w:pPr>
      <w:r w:rsidRPr="004141E6">
        <w:rPr>
          <w:sz w:val="24"/>
        </w:rPr>
        <w:t>Saleswoman: OK. ____________. That’s 8 yuan 74.</w:t>
      </w:r>
    </w:p>
    <w:p w:rsidR="0089656B" w:rsidRPr="004141E6" w:rsidRDefault="0089656B" w:rsidP="004141E6">
      <w:pPr>
        <w:rPr>
          <w:sz w:val="24"/>
        </w:rPr>
      </w:pPr>
      <w:r w:rsidRPr="004141E6">
        <w:rPr>
          <w:sz w:val="24"/>
        </w:rPr>
        <w:t>Customer: I have ____________. Do you have ____________?</w:t>
      </w:r>
    </w:p>
    <w:p w:rsidR="0089656B" w:rsidRPr="004141E6" w:rsidRDefault="0089656B" w:rsidP="004141E6">
      <w:pPr>
        <w:rPr>
          <w:sz w:val="24"/>
        </w:rPr>
      </w:pPr>
      <w:r w:rsidRPr="004141E6">
        <w:rPr>
          <w:sz w:val="24"/>
        </w:rPr>
        <w:t xml:space="preserve">Saleswoman: Yes. I do. </w:t>
      </w:r>
    </w:p>
    <w:p w:rsidR="0089656B" w:rsidRPr="004141E6" w:rsidRDefault="0089656B" w:rsidP="004141E6">
      <w:pPr>
        <w:rPr>
          <w:sz w:val="24"/>
        </w:rPr>
      </w:pPr>
      <w:r w:rsidRPr="004141E6">
        <w:rPr>
          <w:sz w:val="24"/>
        </w:rPr>
        <w:t xml:space="preserve">2. </w:t>
      </w:r>
    </w:p>
    <w:p w:rsidR="0089656B" w:rsidRPr="004141E6" w:rsidRDefault="0089656B" w:rsidP="004141E6">
      <w:pPr>
        <w:rPr>
          <w:sz w:val="24"/>
        </w:rPr>
      </w:pPr>
      <w:r w:rsidRPr="004141E6">
        <w:rPr>
          <w:sz w:val="24"/>
        </w:rPr>
        <w:t>Customer: ____________ is the beef?</w:t>
      </w:r>
    </w:p>
    <w:p w:rsidR="0089656B" w:rsidRPr="004141E6" w:rsidRDefault="0089656B" w:rsidP="004141E6">
      <w:pPr>
        <w:rPr>
          <w:sz w:val="24"/>
        </w:rPr>
      </w:pPr>
      <w:r w:rsidRPr="004141E6">
        <w:rPr>
          <w:sz w:val="24"/>
        </w:rPr>
        <w:t>Salesman: It’s 2 ____________.</w:t>
      </w:r>
    </w:p>
    <w:p w:rsidR="0089656B" w:rsidRPr="004141E6" w:rsidRDefault="0089656B" w:rsidP="004141E6">
      <w:pPr>
        <w:rPr>
          <w:sz w:val="24"/>
        </w:rPr>
      </w:pPr>
      <w:r w:rsidRPr="004141E6">
        <w:rPr>
          <w:sz w:val="24"/>
        </w:rPr>
        <w:t>Customer: OK. Can I _______________________, please? Here’s twenty dollars.</w:t>
      </w:r>
    </w:p>
    <w:p w:rsidR="0089656B" w:rsidRPr="004141E6" w:rsidRDefault="0089656B" w:rsidP="004141E6">
      <w:pPr>
        <w:rPr>
          <w:sz w:val="24"/>
        </w:rPr>
      </w:pPr>
      <w:r w:rsidRPr="004141E6">
        <w:rPr>
          <w:sz w:val="24"/>
        </w:rPr>
        <w:t>Salesman: Thank you. Here’s your____________.</w:t>
      </w:r>
    </w:p>
    <w:p w:rsidR="0089656B" w:rsidRPr="004141E6" w:rsidRDefault="0089656B" w:rsidP="004141E6">
      <w:pPr>
        <w:rPr>
          <w:sz w:val="24"/>
        </w:rPr>
      </w:pPr>
      <w:r w:rsidRPr="004141E6">
        <w:rPr>
          <w:sz w:val="24"/>
        </w:rPr>
        <w:t xml:space="preserve">3. </w:t>
      </w:r>
    </w:p>
    <w:p w:rsidR="0089656B" w:rsidRPr="004141E6" w:rsidRDefault="0089656B" w:rsidP="004141E6">
      <w:pPr>
        <w:rPr>
          <w:sz w:val="24"/>
        </w:rPr>
      </w:pPr>
      <w:r w:rsidRPr="004141E6">
        <w:rPr>
          <w:sz w:val="24"/>
        </w:rPr>
        <w:t>Customer: These apples____________. ____________ are they?</w:t>
      </w:r>
    </w:p>
    <w:p w:rsidR="0089656B" w:rsidRPr="004141E6" w:rsidRDefault="0089656B" w:rsidP="004141E6">
      <w:pPr>
        <w:rPr>
          <w:sz w:val="24"/>
        </w:rPr>
      </w:pPr>
      <w:r w:rsidRPr="004141E6">
        <w:rPr>
          <w:sz w:val="24"/>
        </w:rPr>
        <w:t>Saleswoman: They’re 1____________ ____________ do you want?</w:t>
      </w:r>
    </w:p>
    <w:p w:rsidR="0089656B" w:rsidRPr="004141E6" w:rsidRDefault="0089656B" w:rsidP="004141E6">
      <w:pPr>
        <w:rPr>
          <w:sz w:val="24"/>
        </w:rPr>
      </w:pPr>
      <w:r w:rsidRPr="004141E6">
        <w:rPr>
          <w:sz w:val="24"/>
        </w:rPr>
        <w:t xml:space="preserve">Customer: Can I ____________two a____________ please? </w:t>
      </w:r>
    </w:p>
    <w:p w:rsidR="0089656B" w:rsidRPr="004141E6" w:rsidRDefault="0089656B" w:rsidP="004141E6">
      <w:pPr>
        <w:rPr>
          <w:sz w:val="24"/>
        </w:rPr>
      </w:pPr>
      <w:r w:rsidRPr="004141E6">
        <w:rPr>
          <w:sz w:val="24"/>
        </w:rPr>
        <w:t>Saleswoman: Sure.</w:t>
      </w:r>
    </w:p>
    <w:p w:rsidR="0089656B" w:rsidRPr="007D680F" w:rsidRDefault="0089656B" w:rsidP="007D680F">
      <w:bookmarkStart w:id="0" w:name="_GoBack"/>
      <w:bookmarkEnd w:id="0"/>
    </w:p>
    <w:sectPr w:rsidR="0089656B" w:rsidRPr="007D680F" w:rsidSect="001A00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656B" w:rsidRDefault="0089656B" w:rsidP="007D680F">
      <w:r>
        <w:separator/>
      </w:r>
    </w:p>
  </w:endnote>
  <w:endnote w:type="continuationSeparator" w:id="0">
    <w:p w:rsidR="0089656B" w:rsidRDefault="0089656B" w:rsidP="007D68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656B" w:rsidRDefault="0089656B" w:rsidP="007D680F">
      <w:r>
        <w:separator/>
      </w:r>
    </w:p>
  </w:footnote>
  <w:footnote w:type="continuationSeparator" w:id="0">
    <w:p w:rsidR="0089656B" w:rsidRDefault="0089656B" w:rsidP="007D68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27E00"/>
    <w:multiLevelType w:val="hybridMultilevel"/>
    <w:tmpl w:val="2842C000"/>
    <w:lvl w:ilvl="0" w:tplc="E47AA584">
      <w:start w:val="1"/>
      <w:numFmt w:val="japaneseCounting"/>
      <w:lvlText w:val="%1、"/>
      <w:lvlJc w:val="left"/>
      <w:pPr>
        <w:ind w:left="450" w:hanging="45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365D4480"/>
    <w:multiLevelType w:val="hybridMultilevel"/>
    <w:tmpl w:val="40EAA844"/>
    <w:lvl w:ilvl="0" w:tplc="2E2A8ECA">
      <w:start w:val="1"/>
      <w:numFmt w:val="upperLetter"/>
      <w:lvlText w:val="%1."/>
      <w:lvlJc w:val="left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1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7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  <w:rPr>
        <w:rFonts w:cs="Times New Roman"/>
      </w:rPr>
    </w:lvl>
  </w:abstractNum>
  <w:abstractNum w:abstractNumId="2">
    <w:nsid w:val="4E125190"/>
    <w:multiLevelType w:val="hybridMultilevel"/>
    <w:tmpl w:val="506CCF38"/>
    <w:lvl w:ilvl="0" w:tplc="400EAC7A">
      <w:start w:val="3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imes New Roman" w:eastAsia="宋体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5C991FFE"/>
    <w:multiLevelType w:val="hybridMultilevel"/>
    <w:tmpl w:val="E92E0650"/>
    <w:lvl w:ilvl="0" w:tplc="3F74B958">
      <w:start w:val="1"/>
      <w:numFmt w:val="upperLetter"/>
      <w:lvlText w:val="%1."/>
      <w:lvlJc w:val="left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1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7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  <w:rPr>
        <w:rFonts w:cs="Times New Roman"/>
      </w:rPr>
    </w:lvl>
  </w:abstractNum>
  <w:abstractNum w:abstractNumId="4">
    <w:nsid w:val="6FF42C81"/>
    <w:multiLevelType w:val="hybridMultilevel"/>
    <w:tmpl w:val="137A76E0"/>
    <w:lvl w:ilvl="0" w:tplc="D062F120">
      <w:start w:val="1"/>
      <w:numFmt w:val="upperLetter"/>
      <w:lvlText w:val="%1."/>
      <w:lvlJc w:val="left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1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7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  <w:rPr>
        <w:rFonts w:cs="Times New Roman"/>
      </w:rPr>
    </w:lvl>
  </w:abstractNum>
  <w:abstractNum w:abstractNumId="5">
    <w:nsid w:val="7D3D5B1D"/>
    <w:multiLevelType w:val="hybridMultilevel"/>
    <w:tmpl w:val="58D44B42"/>
    <w:lvl w:ilvl="0" w:tplc="61FC6F32">
      <w:start w:val="1"/>
      <w:numFmt w:val="upperLetter"/>
      <w:lvlText w:val="%1."/>
      <w:lvlJc w:val="left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1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7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0B2A"/>
    <w:rsid w:val="00083E77"/>
    <w:rsid w:val="001A00A6"/>
    <w:rsid w:val="00240B2A"/>
    <w:rsid w:val="002C435B"/>
    <w:rsid w:val="004141E6"/>
    <w:rsid w:val="00437592"/>
    <w:rsid w:val="00694CC4"/>
    <w:rsid w:val="006C48FE"/>
    <w:rsid w:val="00703882"/>
    <w:rsid w:val="0074353D"/>
    <w:rsid w:val="007D680F"/>
    <w:rsid w:val="0089656B"/>
    <w:rsid w:val="008A1B3D"/>
    <w:rsid w:val="008A35C8"/>
    <w:rsid w:val="00A519A3"/>
    <w:rsid w:val="00BA73B1"/>
    <w:rsid w:val="00CC4342"/>
    <w:rsid w:val="00F2011E"/>
    <w:rsid w:val="00F7536A"/>
    <w:rsid w:val="00FF17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80F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D68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D680F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7D68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D680F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7D680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2</Pages>
  <Words>532</Words>
  <Characters>3038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MC SYSTEM</cp:lastModifiedBy>
  <cp:revision>4</cp:revision>
  <dcterms:created xsi:type="dcterms:W3CDTF">2014-03-28T06:32:00Z</dcterms:created>
  <dcterms:modified xsi:type="dcterms:W3CDTF">2014-03-28T16:03:00Z</dcterms:modified>
</cp:coreProperties>
</file>